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1B96F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0663C972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Baker.</w:t>
      </w:r>
    </w:p>
    <w:p w14:paraId="3D33CB7E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279A4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14C63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made his Will in which he wanted to be buried in the Dominican Friary.</w:t>
      </w:r>
    </w:p>
    <w:p w14:paraId="7A6C5A90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29DB3608" w14:textId="77777777" w:rsidR="00A512E8" w:rsidRDefault="00A512E8" w:rsidP="00A512E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pp.83 and 242)</w:t>
      </w:r>
    </w:p>
    <w:p w14:paraId="59B4A426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(ibid.p.242)</w:t>
      </w:r>
    </w:p>
    <w:p w14:paraId="020A3E71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A3975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4B377D" w14:textId="77777777" w:rsidR="00A512E8" w:rsidRDefault="00A512E8" w:rsidP="00A51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50C8C5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58F4" w14:textId="77777777" w:rsidR="00A512E8" w:rsidRDefault="00A512E8" w:rsidP="009139A6">
      <w:r>
        <w:separator/>
      </w:r>
    </w:p>
  </w:endnote>
  <w:endnote w:type="continuationSeparator" w:id="0">
    <w:p w14:paraId="028FDD85" w14:textId="77777777" w:rsidR="00A512E8" w:rsidRDefault="00A512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06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8C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185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CEA5F" w14:textId="77777777" w:rsidR="00A512E8" w:rsidRDefault="00A512E8" w:rsidP="009139A6">
      <w:r>
        <w:separator/>
      </w:r>
    </w:p>
  </w:footnote>
  <w:footnote w:type="continuationSeparator" w:id="0">
    <w:p w14:paraId="7A1BE42A" w14:textId="77777777" w:rsidR="00A512E8" w:rsidRDefault="00A512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1D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A35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15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2E8"/>
    <w:rsid w:val="000666E0"/>
    <w:rsid w:val="002510B7"/>
    <w:rsid w:val="005C130B"/>
    <w:rsid w:val="00826F5C"/>
    <w:rsid w:val="009139A6"/>
    <w:rsid w:val="009448BB"/>
    <w:rsid w:val="00A3176C"/>
    <w:rsid w:val="00A512E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69C5E"/>
  <w15:chartTrackingRefBased/>
  <w15:docId w15:val="{2615CCCB-C930-4123-841D-BC26C250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2021-05-16T20:05:00Z</dcterms:created>
  <dcterms:modified xsi:type="dcterms:W3CDTF">2021-05-16T20:05:00Z</dcterms:modified>
</cp:coreProperties>
</file>